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A30D6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A30D6C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A30D6C" w:rsidTr="00F60DB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30D6C" w:rsidRDefault="00C44B8B" w:rsidP="00F60DB8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A30D6C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30D6C" w:rsidRDefault="003812C9" w:rsidP="00F60DB8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A30D6C">
              <w:rPr>
                <w:b/>
                <w:sz w:val="24"/>
                <w:szCs w:val="24"/>
                <w:lang w:val="en-US"/>
              </w:rPr>
              <w:t>203A</w:t>
            </w:r>
            <w:r w:rsidR="00564911" w:rsidRPr="00A30D6C">
              <w:rPr>
                <w:b/>
                <w:sz w:val="24"/>
                <w:szCs w:val="24"/>
              </w:rPr>
              <w:t>_</w:t>
            </w:r>
            <w:r w:rsidR="0051533D" w:rsidRPr="00A30D6C">
              <w:rPr>
                <w:b/>
                <w:sz w:val="24"/>
                <w:szCs w:val="24"/>
              </w:rPr>
              <w:t>248</w:t>
            </w:r>
          </w:p>
        </w:tc>
      </w:tr>
      <w:tr w:rsidR="00C44B8B" w:rsidRPr="00A30D6C" w:rsidTr="00F60DB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30D6C" w:rsidRDefault="00C44B8B" w:rsidP="00F60DB8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30D6C">
              <w:rPr>
                <w:b/>
                <w:sz w:val="24"/>
                <w:szCs w:val="24"/>
              </w:rPr>
              <w:t xml:space="preserve">Номер материала </w:t>
            </w:r>
            <w:r w:rsidRPr="00A30D6C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30D6C" w:rsidRDefault="0051533D" w:rsidP="00F60DB8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30D6C">
              <w:rPr>
                <w:b/>
                <w:sz w:val="24"/>
                <w:szCs w:val="24"/>
                <w:lang w:val="en-US"/>
              </w:rPr>
              <w:t>2109995</w:t>
            </w:r>
          </w:p>
        </w:tc>
      </w:tr>
    </w:tbl>
    <w:p w:rsidR="00DB4DCC" w:rsidRPr="00A30D6C" w:rsidRDefault="007C4A22" w:rsidP="00DB4DCC">
      <w:pPr>
        <w:spacing w:line="276" w:lineRule="auto"/>
        <w:ind w:right="-1"/>
        <w:jc w:val="right"/>
        <w:rPr>
          <w:sz w:val="24"/>
          <w:szCs w:val="24"/>
        </w:rPr>
      </w:pPr>
      <w:r w:rsidRPr="00A30D6C">
        <w:rPr>
          <w:sz w:val="24"/>
          <w:szCs w:val="24"/>
        </w:rPr>
        <w:t>Первый заместитель директора -</w:t>
      </w:r>
    </w:p>
    <w:p w:rsidR="00DB4DCC" w:rsidRPr="00A30D6C" w:rsidRDefault="007C4A22" w:rsidP="00DB4DCC">
      <w:pPr>
        <w:spacing w:line="276" w:lineRule="auto"/>
        <w:ind w:right="-1"/>
        <w:jc w:val="right"/>
        <w:rPr>
          <w:sz w:val="24"/>
          <w:szCs w:val="24"/>
        </w:rPr>
      </w:pPr>
      <w:r w:rsidRPr="00A30D6C">
        <w:rPr>
          <w:sz w:val="24"/>
          <w:szCs w:val="24"/>
        </w:rPr>
        <w:t>главный инженер</w:t>
      </w:r>
    </w:p>
    <w:p w:rsidR="00DB4DCC" w:rsidRPr="00A30D6C" w:rsidRDefault="007C4A22" w:rsidP="00DB4DCC">
      <w:pPr>
        <w:spacing w:line="276" w:lineRule="auto"/>
        <w:ind w:right="-1"/>
        <w:jc w:val="right"/>
        <w:rPr>
          <w:sz w:val="24"/>
          <w:szCs w:val="24"/>
        </w:rPr>
      </w:pPr>
      <w:r w:rsidRPr="00A30D6C">
        <w:rPr>
          <w:sz w:val="24"/>
          <w:szCs w:val="24"/>
        </w:rPr>
        <w:t>филиала ПАО</w:t>
      </w:r>
      <w:r w:rsidR="00DB4DCC" w:rsidRPr="00A30D6C">
        <w:rPr>
          <w:sz w:val="24"/>
          <w:szCs w:val="24"/>
        </w:rPr>
        <w:t xml:space="preserve"> «МРСК Центра» -</w:t>
      </w:r>
    </w:p>
    <w:p w:rsidR="007C4A22" w:rsidRPr="00A30D6C" w:rsidRDefault="007C4A22" w:rsidP="00DB4DCC">
      <w:pPr>
        <w:spacing w:line="276" w:lineRule="auto"/>
        <w:ind w:right="-1"/>
        <w:jc w:val="right"/>
        <w:rPr>
          <w:sz w:val="24"/>
          <w:szCs w:val="24"/>
        </w:rPr>
      </w:pPr>
      <w:r w:rsidRPr="00A30D6C">
        <w:rPr>
          <w:sz w:val="24"/>
          <w:szCs w:val="24"/>
        </w:rPr>
        <w:t>«Смоленскэнерго»</w:t>
      </w:r>
    </w:p>
    <w:p w:rsidR="007C4A22" w:rsidRPr="00A30D6C" w:rsidRDefault="007C4A22" w:rsidP="00DB4DCC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A30D6C">
        <w:rPr>
          <w:sz w:val="24"/>
          <w:szCs w:val="24"/>
        </w:rPr>
        <w:t>_____________</w:t>
      </w:r>
      <w:r w:rsidR="00DB4DCC" w:rsidRPr="00A30D6C">
        <w:rPr>
          <w:sz w:val="24"/>
          <w:szCs w:val="24"/>
        </w:rPr>
        <w:t xml:space="preserve"> </w:t>
      </w:r>
      <w:r w:rsidRPr="00A30D6C">
        <w:rPr>
          <w:sz w:val="24"/>
          <w:szCs w:val="24"/>
        </w:rPr>
        <w:t>В.В. Мордыкин</w:t>
      </w:r>
    </w:p>
    <w:p w:rsidR="00C44B8B" w:rsidRPr="00A30D6C" w:rsidRDefault="007C4A22" w:rsidP="00DB4DCC">
      <w:pPr>
        <w:jc w:val="right"/>
        <w:rPr>
          <w:sz w:val="24"/>
          <w:szCs w:val="24"/>
        </w:rPr>
      </w:pPr>
      <w:r w:rsidRPr="00A30D6C">
        <w:rPr>
          <w:sz w:val="24"/>
          <w:szCs w:val="24"/>
        </w:rPr>
        <w:t>16 октября 2019 г</w:t>
      </w:r>
      <w:r w:rsidR="00DB4DCC" w:rsidRPr="00A30D6C">
        <w:rPr>
          <w:sz w:val="24"/>
          <w:szCs w:val="24"/>
        </w:rPr>
        <w:t>.</w:t>
      </w:r>
    </w:p>
    <w:p w:rsidR="00C44B8B" w:rsidRPr="00A30D6C" w:rsidRDefault="00C44B8B" w:rsidP="00DB4DCC">
      <w:pPr>
        <w:rPr>
          <w:sz w:val="24"/>
          <w:szCs w:val="24"/>
        </w:rPr>
      </w:pPr>
    </w:p>
    <w:p w:rsidR="00DB4DCC" w:rsidRPr="00A30D6C" w:rsidRDefault="00DB4DCC" w:rsidP="00DB4DCC">
      <w:pPr>
        <w:rPr>
          <w:sz w:val="24"/>
          <w:szCs w:val="24"/>
        </w:rPr>
      </w:pPr>
    </w:p>
    <w:p w:rsidR="00C44B8B" w:rsidRPr="00A30D6C" w:rsidRDefault="00C44B8B" w:rsidP="00DB4DCC">
      <w:pPr>
        <w:pStyle w:val="2"/>
        <w:numPr>
          <w:ilvl w:val="0"/>
          <w:numId w:val="0"/>
        </w:numPr>
        <w:rPr>
          <w:sz w:val="24"/>
          <w:szCs w:val="24"/>
        </w:rPr>
      </w:pPr>
      <w:r w:rsidRPr="00A30D6C">
        <w:rPr>
          <w:sz w:val="24"/>
          <w:szCs w:val="24"/>
        </w:rPr>
        <w:t>ТЕХНИЧЕСКОЕ ЗАДАНИЕ</w:t>
      </w:r>
    </w:p>
    <w:p w:rsidR="00DB4DCC" w:rsidRPr="00A30D6C" w:rsidRDefault="004F6968" w:rsidP="00DB4DCC">
      <w:pPr>
        <w:ind w:firstLine="0"/>
        <w:jc w:val="center"/>
        <w:rPr>
          <w:b/>
          <w:sz w:val="24"/>
          <w:szCs w:val="24"/>
        </w:rPr>
      </w:pPr>
      <w:r w:rsidRPr="00A30D6C">
        <w:rPr>
          <w:b/>
          <w:sz w:val="24"/>
          <w:szCs w:val="24"/>
        </w:rPr>
        <w:t xml:space="preserve">на </w:t>
      </w:r>
      <w:r w:rsidR="00612811" w:rsidRPr="00A30D6C">
        <w:rPr>
          <w:b/>
          <w:sz w:val="24"/>
          <w:szCs w:val="24"/>
        </w:rPr>
        <w:t xml:space="preserve">поставку </w:t>
      </w:r>
      <w:r w:rsidR="007F4188" w:rsidRPr="00A30D6C">
        <w:rPr>
          <w:b/>
          <w:sz w:val="24"/>
          <w:szCs w:val="24"/>
        </w:rPr>
        <w:t>мет</w:t>
      </w:r>
      <w:r w:rsidR="00620938" w:rsidRPr="00A30D6C">
        <w:rPr>
          <w:b/>
          <w:sz w:val="24"/>
          <w:szCs w:val="24"/>
        </w:rPr>
        <w:t>аллопроката</w:t>
      </w:r>
      <w:r w:rsidR="00843900" w:rsidRPr="00A30D6C">
        <w:rPr>
          <w:b/>
          <w:sz w:val="24"/>
          <w:szCs w:val="24"/>
        </w:rPr>
        <w:t xml:space="preserve"> </w:t>
      </w:r>
      <w:r w:rsidR="00B47D90" w:rsidRPr="00A30D6C">
        <w:rPr>
          <w:b/>
          <w:sz w:val="24"/>
          <w:szCs w:val="24"/>
        </w:rPr>
        <w:t>(</w:t>
      </w:r>
      <w:r w:rsidR="006905C1" w:rsidRPr="00A30D6C">
        <w:rPr>
          <w:b/>
          <w:sz w:val="24"/>
          <w:szCs w:val="24"/>
        </w:rPr>
        <w:t>У</w:t>
      </w:r>
      <w:r w:rsidR="0051533D" w:rsidRPr="00A30D6C">
        <w:rPr>
          <w:b/>
          <w:sz w:val="24"/>
          <w:szCs w:val="24"/>
        </w:rPr>
        <w:t>голок стальной равнополочный 80</w:t>
      </w:r>
      <w:r w:rsidR="006905C1" w:rsidRPr="00A30D6C">
        <w:rPr>
          <w:b/>
          <w:sz w:val="24"/>
          <w:szCs w:val="24"/>
        </w:rPr>
        <w:t>х8</w:t>
      </w:r>
      <w:r w:rsidR="00B47D90" w:rsidRPr="00A30D6C">
        <w:rPr>
          <w:b/>
          <w:sz w:val="24"/>
          <w:szCs w:val="24"/>
        </w:rPr>
        <w:t>)</w:t>
      </w:r>
      <w:r w:rsidR="009C0389" w:rsidRPr="00A30D6C">
        <w:rPr>
          <w:b/>
          <w:sz w:val="24"/>
          <w:szCs w:val="24"/>
        </w:rPr>
        <w:t>.</w:t>
      </w:r>
    </w:p>
    <w:p w:rsidR="004F6968" w:rsidRPr="00A30D6C" w:rsidRDefault="009C0389" w:rsidP="00DB4DCC">
      <w:pPr>
        <w:ind w:firstLine="0"/>
        <w:jc w:val="center"/>
        <w:rPr>
          <w:b/>
          <w:sz w:val="24"/>
          <w:szCs w:val="24"/>
        </w:rPr>
      </w:pPr>
      <w:r w:rsidRPr="00A30D6C">
        <w:rPr>
          <w:b/>
          <w:sz w:val="24"/>
          <w:szCs w:val="24"/>
        </w:rPr>
        <w:t xml:space="preserve">Лот № </w:t>
      </w:r>
      <w:r w:rsidR="00BD2843" w:rsidRPr="00A30D6C">
        <w:rPr>
          <w:b/>
          <w:sz w:val="24"/>
          <w:szCs w:val="24"/>
        </w:rPr>
        <w:t>203</w:t>
      </w:r>
      <w:r w:rsidR="00620938" w:rsidRPr="00A30D6C">
        <w:rPr>
          <w:b/>
          <w:sz w:val="24"/>
          <w:szCs w:val="24"/>
        </w:rPr>
        <w:t>A</w:t>
      </w:r>
    </w:p>
    <w:p w:rsidR="00020DD3" w:rsidRPr="00A30D6C" w:rsidRDefault="00020DD3" w:rsidP="00DB4DCC">
      <w:pPr>
        <w:ind w:firstLine="709"/>
        <w:rPr>
          <w:sz w:val="24"/>
          <w:szCs w:val="24"/>
        </w:rPr>
      </w:pPr>
    </w:p>
    <w:p w:rsidR="00B47D90" w:rsidRPr="00A30D6C" w:rsidRDefault="00B47D90" w:rsidP="00DB4DC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30D6C">
        <w:rPr>
          <w:b/>
          <w:bCs/>
          <w:sz w:val="24"/>
          <w:szCs w:val="24"/>
        </w:rPr>
        <w:t>Технические требования к продукции.</w:t>
      </w:r>
    </w:p>
    <w:p w:rsidR="00B47D90" w:rsidRPr="00A30D6C" w:rsidRDefault="00B47D90" w:rsidP="00DB4DCC">
      <w:pPr>
        <w:tabs>
          <w:tab w:val="left" w:pos="1134"/>
        </w:tabs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1.1.</w:t>
      </w:r>
      <w:r w:rsidR="00DB4DCC"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B47D90" w:rsidRPr="00A30D6C" w:rsidRDefault="00B47D90" w:rsidP="00F60DB8">
      <w:pPr>
        <w:ind w:firstLine="709"/>
        <w:rPr>
          <w:sz w:val="24"/>
          <w:szCs w:val="24"/>
        </w:rPr>
      </w:pPr>
    </w:p>
    <w:p w:rsidR="00B47D90" w:rsidRPr="00A30D6C" w:rsidRDefault="00B47D90" w:rsidP="00DB4DC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30D6C">
        <w:rPr>
          <w:b/>
          <w:bCs/>
          <w:sz w:val="24"/>
          <w:szCs w:val="24"/>
        </w:rPr>
        <w:t xml:space="preserve">Общие требования. </w:t>
      </w:r>
    </w:p>
    <w:p w:rsidR="00B47D90" w:rsidRPr="00A30D6C" w:rsidRDefault="00B47D90" w:rsidP="00DB4DCC">
      <w:pPr>
        <w:tabs>
          <w:tab w:val="left" w:pos="1134"/>
        </w:tabs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2.1.</w:t>
      </w:r>
      <w:r w:rsidR="00DB4DCC"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B47D90" w:rsidRPr="00A30D6C" w:rsidRDefault="00B47D90" w:rsidP="00F60DB8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A30D6C">
        <w:rPr>
          <w:sz w:val="24"/>
          <w:szCs w:val="24"/>
        </w:rPr>
        <w:t>продукция должна быть новой, ранее не использованной;</w:t>
      </w:r>
    </w:p>
    <w:p w:rsidR="00B47D90" w:rsidRPr="00A30D6C" w:rsidRDefault="00B47D90" w:rsidP="00DB4DCC">
      <w:pPr>
        <w:tabs>
          <w:tab w:val="left" w:pos="1134"/>
        </w:tabs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2.</w:t>
      </w:r>
      <w:r w:rsidR="007C4A22" w:rsidRPr="00A30D6C">
        <w:rPr>
          <w:sz w:val="24"/>
          <w:szCs w:val="24"/>
        </w:rPr>
        <w:t>2</w:t>
      </w:r>
      <w:r w:rsidRPr="00A30D6C">
        <w:rPr>
          <w:sz w:val="24"/>
          <w:szCs w:val="24"/>
        </w:rPr>
        <w:t>.</w:t>
      </w:r>
      <w:r w:rsidR="00DB4DCC"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A30D6C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B47D90" w:rsidRPr="00A30D6C" w:rsidRDefault="00B47D90" w:rsidP="00DB4DCC">
      <w:pPr>
        <w:tabs>
          <w:tab w:val="left" w:pos="1134"/>
        </w:tabs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2.</w:t>
      </w:r>
      <w:r w:rsidR="007C4A22" w:rsidRPr="00A30D6C">
        <w:rPr>
          <w:sz w:val="24"/>
          <w:szCs w:val="24"/>
        </w:rPr>
        <w:t>3</w:t>
      </w:r>
      <w:r w:rsidRPr="00A30D6C">
        <w:rPr>
          <w:sz w:val="24"/>
          <w:szCs w:val="24"/>
        </w:rPr>
        <w:t>.</w:t>
      </w:r>
      <w:r w:rsidR="00DB4DCC"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>Упаковка, транспортирование, условия и сроки хранения.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proofErr w:type="gramStart"/>
      <w:r w:rsidRPr="00A30D6C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4E71F6" w:rsidRPr="00A30D6C">
        <w:rPr>
          <w:sz w:val="24"/>
          <w:szCs w:val="24"/>
        </w:rPr>
        <w:t>ГОСТ 14192-</w:t>
      </w:r>
      <w:r w:rsidRPr="00A30D6C">
        <w:rPr>
          <w:sz w:val="24"/>
          <w:szCs w:val="24"/>
        </w:rPr>
        <w:t>96, ГОСТ 7566-</w:t>
      </w:r>
      <w:r w:rsidR="003A0651" w:rsidRPr="00A30D6C">
        <w:rPr>
          <w:sz w:val="24"/>
          <w:szCs w:val="24"/>
        </w:rPr>
        <w:t>2018</w:t>
      </w:r>
      <w:r w:rsidRPr="00A30D6C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A30D6C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AC0BE2" w:rsidRPr="00A30D6C">
        <w:rPr>
          <w:sz w:val="24"/>
          <w:szCs w:val="24"/>
        </w:rPr>
        <w:t> </w:t>
      </w:r>
      <w:r w:rsidRPr="00A30D6C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3A0651" w:rsidRPr="00A30D6C">
        <w:rPr>
          <w:sz w:val="24"/>
          <w:szCs w:val="24"/>
        </w:rPr>
        <w:t>2018</w:t>
      </w:r>
      <w:r w:rsidRPr="00A30D6C">
        <w:rPr>
          <w:sz w:val="24"/>
          <w:szCs w:val="24"/>
        </w:rPr>
        <w:t>, ГОСТ перечисленным в п.2.3 данного ТЗ.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47D90" w:rsidRPr="00A30D6C" w:rsidRDefault="00B47D90" w:rsidP="00DB4DCC">
      <w:pPr>
        <w:tabs>
          <w:tab w:val="left" w:pos="1134"/>
        </w:tabs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2.</w:t>
      </w:r>
      <w:r w:rsidR="007C4A22" w:rsidRPr="00A30D6C">
        <w:rPr>
          <w:sz w:val="24"/>
          <w:szCs w:val="24"/>
        </w:rPr>
        <w:t>4</w:t>
      </w:r>
      <w:r w:rsidRPr="00A30D6C">
        <w:rPr>
          <w:sz w:val="24"/>
          <w:szCs w:val="24"/>
        </w:rPr>
        <w:t>.</w:t>
      </w:r>
      <w:r w:rsidR="00DB4DCC" w:rsidRPr="00A30D6C">
        <w:rPr>
          <w:szCs w:val="24"/>
        </w:rPr>
        <w:tab/>
      </w:r>
      <w:r w:rsidRPr="00A30D6C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3A0651" w:rsidRPr="00A30D6C">
        <w:rPr>
          <w:sz w:val="24"/>
          <w:szCs w:val="24"/>
        </w:rPr>
        <w:t>2018</w:t>
      </w:r>
      <w:r w:rsidRPr="00A30D6C">
        <w:rPr>
          <w:sz w:val="24"/>
          <w:szCs w:val="24"/>
        </w:rPr>
        <w:t xml:space="preserve">, ГОСТ </w:t>
      </w:r>
      <w:proofErr w:type="gramStart"/>
      <w:r w:rsidRPr="00A30D6C">
        <w:rPr>
          <w:sz w:val="24"/>
          <w:szCs w:val="24"/>
        </w:rPr>
        <w:t>перечисленных</w:t>
      </w:r>
      <w:proofErr w:type="gramEnd"/>
      <w:r w:rsidRPr="00A30D6C">
        <w:rPr>
          <w:sz w:val="24"/>
          <w:szCs w:val="24"/>
        </w:rPr>
        <w:t xml:space="preserve"> в п.2.3 данного ТЗ.</w:t>
      </w:r>
    </w:p>
    <w:p w:rsidR="00B47D90" w:rsidRPr="00A30D6C" w:rsidRDefault="00B47D90" w:rsidP="00DB4DCC">
      <w:pPr>
        <w:tabs>
          <w:tab w:val="left" w:pos="1134"/>
        </w:tabs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2.</w:t>
      </w:r>
      <w:r w:rsidR="007C4A22" w:rsidRPr="00A30D6C">
        <w:rPr>
          <w:sz w:val="24"/>
          <w:szCs w:val="24"/>
        </w:rPr>
        <w:t>5</w:t>
      </w:r>
      <w:r w:rsidRPr="00A30D6C">
        <w:rPr>
          <w:sz w:val="24"/>
          <w:szCs w:val="24"/>
        </w:rPr>
        <w:t>.</w:t>
      </w:r>
      <w:r w:rsidR="00DB4DCC"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B47D90" w:rsidRPr="00A30D6C" w:rsidRDefault="00B47D90" w:rsidP="00DB4DCC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B47D90" w:rsidRPr="00A30D6C" w:rsidRDefault="00B47D90" w:rsidP="00DB4DC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30D6C">
        <w:rPr>
          <w:b/>
          <w:bCs/>
          <w:sz w:val="24"/>
          <w:szCs w:val="24"/>
        </w:rPr>
        <w:t>Гарантийные обязательства.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7D90" w:rsidRPr="00A30D6C" w:rsidRDefault="00B47D90" w:rsidP="00DB4DC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B47D90" w:rsidRPr="00A30D6C" w:rsidRDefault="00B47D90" w:rsidP="00DB4DC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A30D6C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47D90" w:rsidRPr="00A30D6C" w:rsidRDefault="00B47D90" w:rsidP="00DB4DC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B47D90" w:rsidRPr="00A30D6C" w:rsidRDefault="00B47D90" w:rsidP="00DB4DC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30D6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B47D90" w:rsidRPr="00A30D6C" w:rsidRDefault="00B47D90" w:rsidP="00F60DB8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A30D6C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4E71F6" w:rsidRPr="00A30D6C">
        <w:rPr>
          <w:sz w:val="24"/>
          <w:szCs w:val="24"/>
        </w:rPr>
        <w:t>ГОСТ 14192-</w:t>
      </w:r>
      <w:r w:rsidRPr="00A30D6C">
        <w:rPr>
          <w:sz w:val="24"/>
          <w:szCs w:val="24"/>
        </w:rPr>
        <w:t>96, ГОСТ</w:t>
      </w:r>
      <w:r w:rsidR="00AC0BE2" w:rsidRPr="00A30D6C">
        <w:rPr>
          <w:sz w:val="24"/>
          <w:szCs w:val="24"/>
        </w:rPr>
        <w:t> </w:t>
      </w:r>
      <w:r w:rsidRPr="00A30D6C">
        <w:rPr>
          <w:sz w:val="24"/>
          <w:szCs w:val="24"/>
        </w:rPr>
        <w:t>7566-</w:t>
      </w:r>
      <w:r w:rsidR="003A0651" w:rsidRPr="00A30D6C">
        <w:rPr>
          <w:sz w:val="24"/>
          <w:szCs w:val="24"/>
        </w:rPr>
        <w:t>2018</w:t>
      </w:r>
      <w:r w:rsidRPr="00A30D6C">
        <w:rPr>
          <w:sz w:val="24"/>
          <w:szCs w:val="24"/>
        </w:rPr>
        <w:t xml:space="preserve">, ГОСТ, </w:t>
      </w:r>
      <w:proofErr w:type="gramStart"/>
      <w:r w:rsidRPr="00A30D6C">
        <w:rPr>
          <w:sz w:val="24"/>
          <w:szCs w:val="24"/>
        </w:rPr>
        <w:t>перечисленных</w:t>
      </w:r>
      <w:proofErr w:type="gramEnd"/>
      <w:r w:rsidRPr="00A30D6C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B47D90" w:rsidRPr="00A30D6C" w:rsidRDefault="00B47D90" w:rsidP="00DB4DCC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B47D90" w:rsidRPr="00A30D6C" w:rsidRDefault="00B47D90" w:rsidP="00F60DB8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A30D6C">
        <w:rPr>
          <w:b/>
          <w:bCs/>
          <w:sz w:val="24"/>
          <w:szCs w:val="24"/>
        </w:rPr>
        <w:t>Правила приемки продукции.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860C66" w:rsidRPr="00A30D6C">
        <w:rPr>
          <w:sz w:val="24"/>
          <w:szCs w:val="24"/>
        </w:rPr>
        <w:t>ПАО</w:t>
      </w:r>
      <w:r w:rsidRPr="00A30D6C">
        <w:rPr>
          <w:sz w:val="24"/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B47D90" w:rsidRPr="00A30D6C" w:rsidRDefault="00B47D90" w:rsidP="00DB4DCC">
      <w:pPr>
        <w:ind w:firstLine="709"/>
        <w:rPr>
          <w:sz w:val="24"/>
          <w:szCs w:val="24"/>
        </w:rPr>
      </w:pPr>
      <w:r w:rsidRPr="00A30D6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B4DCC" w:rsidRPr="00A30D6C" w:rsidRDefault="00DB4DCC" w:rsidP="00DB4DCC">
      <w:pPr>
        <w:ind w:firstLine="709"/>
        <w:rPr>
          <w:sz w:val="24"/>
          <w:szCs w:val="24"/>
        </w:rPr>
      </w:pPr>
    </w:p>
    <w:p w:rsidR="00DB4DCC" w:rsidRPr="00A30D6C" w:rsidRDefault="00DB4DCC" w:rsidP="00DB4DCC">
      <w:pPr>
        <w:ind w:firstLine="709"/>
        <w:rPr>
          <w:sz w:val="24"/>
          <w:szCs w:val="24"/>
        </w:rPr>
      </w:pPr>
    </w:p>
    <w:p w:rsidR="00DB4DCC" w:rsidRPr="00A30D6C" w:rsidRDefault="00DB4DCC" w:rsidP="00DB4DCC">
      <w:pPr>
        <w:ind w:firstLine="709"/>
        <w:rPr>
          <w:sz w:val="24"/>
          <w:szCs w:val="24"/>
        </w:rPr>
      </w:pPr>
    </w:p>
    <w:p w:rsidR="007C32BA" w:rsidRPr="00DB4DCC" w:rsidRDefault="00DB4DCC" w:rsidP="00DB4DCC">
      <w:pPr>
        <w:ind w:firstLine="0"/>
        <w:rPr>
          <w:sz w:val="24"/>
          <w:szCs w:val="24"/>
        </w:rPr>
      </w:pPr>
      <w:r w:rsidRPr="00A30D6C">
        <w:rPr>
          <w:sz w:val="24"/>
          <w:szCs w:val="24"/>
        </w:rPr>
        <w:t>Начальник УРС</w:t>
      </w:r>
      <w:r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ab/>
        <w:t>________________________</w:t>
      </w:r>
      <w:r w:rsidRPr="00A30D6C">
        <w:rPr>
          <w:sz w:val="24"/>
          <w:szCs w:val="24"/>
        </w:rPr>
        <w:tab/>
      </w:r>
      <w:r w:rsidRPr="00A30D6C">
        <w:rPr>
          <w:sz w:val="24"/>
          <w:szCs w:val="24"/>
        </w:rPr>
        <w:tab/>
      </w:r>
      <w:r w:rsidR="00AC0BE2" w:rsidRPr="00A30D6C">
        <w:rPr>
          <w:sz w:val="24"/>
          <w:szCs w:val="24"/>
        </w:rPr>
        <w:t>А.Н. Егоров</w:t>
      </w:r>
      <w:bookmarkStart w:id="1" w:name="_GoBack"/>
      <w:bookmarkEnd w:id="1"/>
    </w:p>
    <w:sectPr w:rsidR="007C32BA" w:rsidRPr="00DB4DC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299" w:rsidRDefault="008A1299">
      <w:r>
        <w:separator/>
      </w:r>
    </w:p>
  </w:endnote>
  <w:endnote w:type="continuationSeparator" w:id="0">
    <w:p w:rsidR="008A1299" w:rsidRDefault="008A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299" w:rsidRDefault="008A1299">
      <w:r>
        <w:separator/>
      </w:r>
    </w:p>
  </w:footnote>
  <w:footnote w:type="continuationSeparator" w:id="0">
    <w:p w:rsidR="008A1299" w:rsidRDefault="008A1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E225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C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360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2C43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01F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26C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E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10B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035"/>
    <w:rsid w:val="00320314"/>
    <w:rsid w:val="003203C6"/>
    <w:rsid w:val="003209FA"/>
    <w:rsid w:val="00322D20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2C9"/>
    <w:rsid w:val="00382FEA"/>
    <w:rsid w:val="00384B72"/>
    <w:rsid w:val="00384D9C"/>
    <w:rsid w:val="00385BD1"/>
    <w:rsid w:val="003918DA"/>
    <w:rsid w:val="00391F3C"/>
    <w:rsid w:val="00393C53"/>
    <w:rsid w:val="00395E7A"/>
    <w:rsid w:val="0039649E"/>
    <w:rsid w:val="003A0651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86C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1F6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33D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9DD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4911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E99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5D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5C1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2BA"/>
    <w:rsid w:val="007C4A22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66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299"/>
    <w:rsid w:val="008A2574"/>
    <w:rsid w:val="008A2EAB"/>
    <w:rsid w:val="008A3147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00B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1E5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D6C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E5B"/>
    <w:rsid w:val="00AB7195"/>
    <w:rsid w:val="00AC0676"/>
    <w:rsid w:val="00AC0BE2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EB"/>
    <w:rsid w:val="00AD4DE9"/>
    <w:rsid w:val="00AD52A0"/>
    <w:rsid w:val="00AD5A61"/>
    <w:rsid w:val="00AD623E"/>
    <w:rsid w:val="00AD7048"/>
    <w:rsid w:val="00AE1B50"/>
    <w:rsid w:val="00AE20B1"/>
    <w:rsid w:val="00AE2253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C5F"/>
    <w:rsid w:val="00B37632"/>
    <w:rsid w:val="00B4184D"/>
    <w:rsid w:val="00B42BD5"/>
    <w:rsid w:val="00B43052"/>
    <w:rsid w:val="00B4318F"/>
    <w:rsid w:val="00B45886"/>
    <w:rsid w:val="00B45EAF"/>
    <w:rsid w:val="00B47D90"/>
    <w:rsid w:val="00B50E3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772D5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C3E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578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AC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A33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12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DCC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64D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07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5BE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062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DB8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1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69BA5-4CC0-4489-9DE2-28AEDDDAE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8CAE8-4D47-40E7-9D84-0D9709CB8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E403F-4D53-42D5-AF8D-8A61D7334E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7A7271B-5E5B-4189-9B15-F2E86387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39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19</cp:revision>
  <cp:lastPrinted>2019-11-07T08:04:00Z</cp:lastPrinted>
  <dcterms:created xsi:type="dcterms:W3CDTF">2016-10-03T14:35:00Z</dcterms:created>
  <dcterms:modified xsi:type="dcterms:W3CDTF">2019-11-07T08:04:00Z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